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7777777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TSG|WG-??? Meeting #nn </w:t>
      </w:r>
      <w:r w:rsidRPr="007861B8">
        <w:rPr>
          <w:sz w:val="24"/>
          <w:szCs w:val="24"/>
          <w:lang w:eastAsia="ja-JP"/>
        </w:rPr>
        <w:tab/>
        <w:t>XX-yyxxxx</w:t>
      </w:r>
    </w:p>
    <w:p w14:paraId="11C88A41" w14:textId="77777777" w:rsidR="001E489F" w:rsidRPr="007861B8" w:rsidRDefault="001E489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7861B8">
        <w:rPr>
          <w:sz w:val="24"/>
          <w:szCs w:val="24"/>
          <w:lang w:eastAsia="ja-JP"/>
        </w:rPr>
        <w:t>Location, Country, Date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0BB09" w14:textId="77777777" w:rsidR="00091BFB" w:rsidRDefault="00091BFB">
      <w:r>
        <w:separator/>
      </w:r>
    </w:p>
  </w:endnote>
  <w:endnote w:type="continuationSeparator" w:id="0">
    <w:p w14:paraId="27B902C3" w14:textId="77777777" w:rsidR="00091BFB" w:rsidRDefault="00091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AE6AD" w14:textId="77777777" w:rsidR="00091BFB" w:rsidRDefault="00091BFB">
      <w:r>
        <w:separator/>
      </w:r>
    </w:p>
  </w:footnote>
  <w:footnote w:type="continuationSeparator" w:id="0">
    <w:p w14:paraId="067A4EF6" w14:textId="77777777" w:rsidR="00091BFB" w:rsidRDefault="00091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1137</Words>
  <Characters>6384</Characters>
  <Application>Microsoft Office Word</Application>
  <DocSecurity>0</DocSecurity>
  <Lines>127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23.502_CR4666R2_(Rel-18)_VMR</cp:lastModifiedBy>
  <cp:revision>4</cp:revision>
  <cp:lastPrinted>2001-04-23T09:30:00Z</cp:lastPrinted>
  <dcterms:created xsi:type="dcterms:W3CDTF">2023-01-04T14:27:00Z</dcterms:created>
  <dcterms:modified xsi:type="dcterms:W3CDTF">2023-12-11T17:50:00Z</dcterms:modified>
</cp:coreProperties>
</file>