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03F2B" w14:textId="77777777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0D075BA1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C9934F" w14:textId="77777777" w:rsidR="00876AFF" w:rsidRDefault="00876AF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808E0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8808E0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8"/>
    <w:bookmarkEnd w:id="9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55AC286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thanks SA WG2 for their Reply LS on IMS network </w:t>
      </w:r>
      <w:proofErr w:type="spellStart"/>
      <w:r w:rsidRPr="00084029">
        <w:rPr>
          <w:rFonts w:ascii="Arial" w:hAnsi="Arial" w:cs="Arial"/>
        </w:rPr>
        <w:t>behavior</w:t>
      </w:r>
      <w:proofErr w:type="spellEnd"/>
      <w:r w:rsidRPr="00084029">
        <w:rPr>
          <w:rFonts w:ascii="Arial" w:hAnsi="Arial" w:cs="Arial"/>
        </w:rPr>
        <w:t xml:space="preserve"> for new Contact header parameters.</w:t>
      </w:r>
    </w:p>
    <w:p w14:paraId="1BE9E979" w14:textId="3B99CFE4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</w:t>
      </w:r>
      <w:proofErr w:type="spellStart"/>
      <w:r w:rsidRPr="00084029">
        <w:rPr>
          <w:rFonts w:ascii="Arial" w:hAnsi="Arial" w:cs="Arial"/>
        </w:rPr>
        <w:t>signaling</w:t>
      </w:r>
      <w:proofErr w:type="spellEnd"/>
      <w:r w:rsidRPr="00084029">
        <w:rPr>
          <w:rFonts w:ascii="Arial" w:hAnsi="Arial" w:cs="Arial"/>
        </w:rPr>
        <w:t xml:space="preserve">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0" w:name="OLE_LINK55"/>
      <w:bookmarkStart w:id="11" w:name="OLE_LINK56"/>
      <w:bookmarkStart w:id="12" w:name="OLE_LINK53"/>
      <w:bookmarkStart w:id="13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0"/>
      <w:bookmarkEnd w:id="11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2"/>
    <w:bookmarkEnd w:id="13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414EA" w14:textId="77777777" w:rsidR="001268F4" w:rsidRDefault="001268F4">
      <w:pPr>
        <w:spacing w:after="0"/>
      </w:pPr>
      <w:r>
        <w:separator/>
      </w:r>
    </w:p>
  </w:endnote>
  <w:endnote w:type="continuationSeparator" w:id="0">
    <w:p w14:paraId="2A45EA6C" w14:textId="77777777" w:rsidR="001268F4" w:rsidRDefault="00126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6A65" w14:textId="77777777" w:rsidR="001268F4" w:rsidRDefault="001268F4">
      <w:pPr>
        <w:spacing w:after="0"/>
      </w:pPr>
      <w:r>
        <w:separator/>
      </w:r>
    </w:p>
  </w:footnote>
  <w:footnote w:type="continuationSeparator" w:id="0">
    <w:p w14:paraId="66D69BBC" w14:textId="77777777" w:rsidR="001268F4" w:rsidRDefault="001268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F6242"/>
    <w:rsid w:val="001268F4"/>
    <w:rsid w:val="00172A13"/>
    <w:rsid w:val="002F1940"/>
    <w:rsid w:val="00383545"/>
    <w:rsid w:val="00433500"/>
    <w:rsid w:val="00433F71"/>
    <w:rsid w:val="00440D43"/>
    <w:rsid w:val="004E3939"/>
    <w:rsid w:val="00585791"/>
    <w:rsid w:val="0068761A"/>
    <w:rsid w:val="00723929"/>
    <w:rsid w:val="007F4F92"/>
    <w:rsid w:val="00857457"/>
    <w:rsid w:val="00876AFF"/>
    <w:rsid w:val="008808E0"/>
    <w:rsid w:val="008D772F"/>
    <w:rsid w:val="0099764C"/>
    <w:rsid w:val="00A50183"/>
    <w:rsid w:val="00B97703"/>
    <w:rsid w:val="00CF6087"/>
    <w:rsid w:val="00D63D2C"/>
    <w:rsid w:val="00D8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308</Words>
  <Characters>1525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3</cp:revision>
  <cp:lastPrinted>2002-04-23T07:10:00Z</cp:lastPrinted>
  <dcterms:created xsi:type="dcterms:W3CDTF">2026-05-14T16:37:00Z</dcterms:created>
  <dcterms:modified xsi:type="dcterms:W3CDTF">2026-05-14T19:35:00Z</dcterms:modified>
</cp:coreProperties>
</file>